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F5C46">
        <w:rPr>
          <w:rFonts w:cs="Arial"/>
          <w:b/>
          <w:caps/>
          <w:sz w:val="28"/>
          <w:szCs w:val="28"/>
        </w:rPr>
        <w:t>323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63313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3313D">
              <w:rPr>
                <w:rFonts w:cs="Arial"/>
                <w:sz w:val="20"/>
                <w:szCs w:val="20"/>
              </w:rPr>
              <w:t xml:space="preserve">À EDP, solicitando a poda de árvore cujos galhos se entrelaçam à fiação da rede de energia elétrica na Avenida Francisco </w:t>
            </w:r>
            <w:proofErr w:type="spellStart"/>
            <w:r w:rsidRPr="0063313D">
              <w:rPr>
                <w:rFonts w:cs="Arial"/>
                <w:sz w:val="20"/>
                <w:szCs w:val="20"/>
              </w:rPr>
              <w:t>Grespan</w:t>
            </w:r>
            <w:proofErr w:type="spellEnd"/>
            <w:r w:rsidRPr="0063313D">
              <w:rPr>
                <w:rFonts w:cs="Arial"/>
                <w:sz w:val="20"/>
                <w:szCs w:val="20"/>
              </w:rPr>
              <w:t>, em frente ao nº 713, no Jardim Santa Maria,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63313D" w:rsidRPr="0063313D">
        <w:rPr>
          <w:rFonts w:cs="Arial"/>
        </w:rPr>
        <w:t xml:space="preserve">à EDP solicitando a poda de árvore cujos galhos se entrelaçam à fiação da rede de energia elétrica na Avenida Francisco </w:t>
      </w:r>
      <w:proofErr w:type="spellStart"/>
      <w:r w:rsidR="0063313D" w:rsidRPr="0063313D">
        <w:rPr>
          <w:rFonts w:cs="Arial"/>
        </w:rPr>
        <w:t>Grespan</w:t>
      </w:r>
      <w:proofErr w:type="spellEnd"/>
      <w:r w:rsidR="0063313D" w:rsidRPr="0063313D">
        <w:rPr>
          <w:rFonts w:cs="Arial"/>
        </w:rPr>
        <w:t>, em frente ao nº 713, no Jardim Santa Maria, em Jacareí.</w:t>
      </w:r>
    </w:p>
    <w:p w:rsidR="0063313D" w:rsidRPr="00DA5201" w:rsidRDefault="0063313D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63313D" w:rsidRPr="0063313D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63313D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63313D">
        <w:rPr>
          <w:rFonts w:cs="Arial"/>
        </w:rPr>
        <w:t>26 de agosto de 2020.</w:t>
      </w:r>
    </w:p>
    <w:p w:rsidR="0063313D" w:rsidRDefault="0063313D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3313D" w:rsidRDefault="0063313D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3313D" w:rsidRPr="005D429C" w:rsidRDefault="0063313D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63313D" w:rsidRDefault="0063313D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63313D" w:rsidRDefault="0063313D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3313D" w:rsidRDefault="0063313D" w:rsidP="0063313D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EA6EE09">
            <wp:extent cx="3779520" cy="2834640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313D" w:rsidRPr="00F17248" w:rsidRDefault="0063313D" w:rsidP="0063313D">
      <w:pPr>
        <w:pStyle w:val="Pr-Fotos"/>
      </w:pPr>
      <w:r>
        <w:rPr>
          <w:noProof/>
          <w:lang w:eastAsia="ja-JP"/>
        </w:rPr>
        <w:drawing>
          <wp:inline distT="0" distB="0" distL="0" distR="0" wp14:anchorId="24540BAB">
            <wp:extent cx="3779520" cy="5044440"/>
            <wp:effectExtent l="0" t="0" r="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504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3313D" w:rsidRPr="00F1724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1FB" w:rsidRDefault="004641FB">
      <w:r>
        <w:separator/>
      </w:r>
    </w:p>
  </w:endnote>
  <w:endnote w:type="continuationSeparator" w:id="0">
    <w:p w:rsidR="004641FB" w:rsidRDefault="0046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1FB" w:rsidRDefault="004641FB">
      <w:r>
        <w:separator/>
      </w:r>
    </w:p>
  </w:footnote>
  <w:footnote w:type="continuationSeparator" w:id="0">
    <w:p w:rsidR="004641FB" w:rsidRDefault="00464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3313D">
      <w:rPr>
        <w:rFonts w:cs="Arial"/>
        <w:b/>
        <w:sz w:val="20"/>
        <w:szCs w:val="20"/>
        <w:u w:val="single"/>
      </w:rPr>
      <w:t>323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63313D" w:rsidRPr="0063313D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50B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50B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313D" w:rsidRPr="00317C1A" w:rsidRDefault="0063313D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641FB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3313D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C46"/>
    <w:rsid w:val="00EF5F71"/>
    <w:rsid w:val="00F27895"/>
    <w:rsid w:val="00F350BD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1FAA3-B392-48B9-BE20-868897CF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2020-08-24T11:51:00Z</cp:lastPrinted>
  <dcterms:created xsi:type="dcterms:W3CDTF">2020-08-24T11:51:00Z</dcterms:created>
  <dcterms:modified xsi:type="dcterms:W3CDTF">2020-08-24T11:51:00Z</dcterms:modified>
</cp:coreProperties>
</file>